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7EF" w:rsidRDefault="004E07EF" w:rsidP="00EC7AA8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4E07EF" w:rsidRDefault="004E07EF" w:rsidP="00EC7AA8">
      <w:pPr>
        <w:pStyle w:val="SOWHL1-ASDEFCON"/>
      </w:pPr>
      <w:bookmarkStart w:id="2" w:name="_Toc515805636"/>
      <w:r>
        <w:t>DID NUMBER:</w:t>
      </w:r>
      <w:r>
        <w:tab/>
      </w:r>
      <w:r w:rsidR="00403DBD">
        <w:fldChar w:fldCharType="begin"/>
      </w:r>
      <w:r w:rsidR="00403DBD">
        <w:instrText xml:space="preserve"> DOCPROPERTY  Title  \* MERGEFORMAT </w:instrText>
      </w:r>
      <w:r w:rsidR="00403DBD">
        <w:fldChar w:fldCharType="separate"/>
      </w:r>
      <w:r w:rsidR="00403DBD">
        <w:t>DID-V&amp;V-DEF-PV&amp;VRP</w:t>
      </w:r>
      <w:r w:rsidR="00403DBD">
        <w:fldChar w:fldCharType="end"/>
      </w:r>
      <w:r>
        <w:t>-</w:t>
      </w:r>
      <w:r w:rsidR="00E26D6E">
        <w:fldChar w:fldCharType="begin"/>
      </w:r>
      <w:r w:rsidR="00E26D6E">
        <w:instrText xml:space="preserve"> DOCPROPERTY Version </w:instrText>
      </w:r>
      <w:r w:rsidR="00E26D6E">
        <w:fldChar w:fldCharType="separate"/>
      </w:r>
      <w:r w:rsidR="00403DBD">
        <w:t>V5.4</w:t>
      </w:r>
      <w:r w:rsidR="00E26D6E">
        <w:fldChar w:fldCharType="end"/>
      </w:r>
    </w:p>
    <w:p w:rsidR="004E07EF" w:rsidRDefault="004E07EF" w:rsidP="00EC7AA8">
      <w:pPr>
        <w:pStyle w:val="SOWHL1-ASDEFCON"/>
      </w:pPr>
      <w:bookmarkStart w:id="3" w:name="_Toc515805637"/>
      <w:r>
        <w:t>TITLE:</w:t>
      </w:r>
      <w:r>
        <w:tab/>
      </w:r>
      <w:bookmarkEnd w:id="3"/>
      <w:r>
        <w:t>Contractor’s Previous V&amp;V Results Package</w:t>
      </w:r>
    </w:p>
    <w:p w:rsidR="004E07EF" w:rsidRDefault="004E07EF" w:rsidP="00EC7AA8">
      <w:pPr>
        <w:pStyle w:val="SOWHL1-ASDEFCON"/>
      </w:pPr>
      <w:bookmarkStart w:id="4" w:name="_Toc515805639"/>
      <w:r>
        <w:t>DESCRIPTION and intended use</w:t>
      </w:r>
      <w:bookmarkEnd w:id="4"/>
    </w:p>
    <w:p w:rsidR="004E07EF" w:rsidRDefault="004E07EF" w:rsidP="00EC7AA8">
      <w:pPr>
        <w:pStyle w:val="SOWTL2-ASDEFCON"/>
      </w:pPr>
      <w:r>
        <w:t>The Contractor’s Previous Verification and Validation (V&amp;V) Results Package (PV&amp;VRP) describes the previous V&amp;V activities performed by the Contractor</w:t>
      </w:r>
      <w:r w:rsidR="004D5675">
        <w:t xml:space="preserve"> which are relevant to the Materiel System</w:t>
      </w:r>
      <w:r>
        <w:t>.</w:t>
      </w:r>
    </w:p>
    <w:p w:rsidR="004E07EF" w:rsidRDefault="004E07EF" w:rsidP="00EC7AA8">
      <w:pPr>
        <w:pStyle w:val="SOWTL2-ASDEFCON"/>
      </w:pPr>
      <w:r>
        <w:t xml:space="preserve">The Contractor uses the PV&amp;VRP to provide, for Approval, details of previously conducted V&amp;V activities that it proposes as precluding the requirement to conduct further specific V&amp;V activities under the Contract.  The Contractor will reference this intention in the V&amp;V Plan </w:t>
      </w:r>
      <w:r w:rsidR="002444F0">
        <w:t xml:space="preserve">or the SEMP (whichever is the governing plan for V&amp;V under the Contract) </w:t>
      </w:r>
      <w:r>
        <w:t>and will cross-reference the details of the Approved PV&amp;VRP in the Verification Cross Reference Matrix (VCRM).</w:t>
      </w:r>
    </w:p>
    <w:p w:rsidR="004E07EF" w:rsidRDefault="004E07EF" w:rsidP="00EC7AA8">
      <w:pPr>
        <w:pStyle w:val="SOWTL2-ASDEFCON"/>
      </w:pPr>
      <w:r>
        <w:t xml:space="preserve">The Commonwealth uses the PV&amp;VRP to assess whether the Contractor’s previous V&amp;V activities are adequate to satisfy </w:t>
      </w:r>
      <w:r w:rsidR="002444F0">
        <w:t xml:space="preserve">all or </w:t>
      </w:r>
      <w:r>
        <w:t>part of the V&amp;V requirements of the Contract, and as a reference in assessing the suitability of the Supplies for Acceptance.</w:t>
      </w:r>
    </w:p>
    <w:p w:rsidR="004E07EF" w:rsidRDefault="004E07EF" w:rsidP="00EC7AA8">
      <w:pPr>
        <w:pStyle w:val="SOWHL1-ASDEFCON"/>
      </w:pPr>
      <w:bookmarkStart w:id="5" w:name="_Toc515805640"/>
      <w:r>
        <w:t>INTER-RELATIONSHIPS</w:t>
      </w:r>
      <w:bookmarkEnd w:id="5"/>
    </w:p>
    <w:p w:rsidR="009744B7" w:rsidRDefault="009744B7" w:rsidP="00EC7AA8">
      <w:pPr>
        <w:pStyle w:val="SOWTL2-ASDEFCON"/>
      </w:pPr>
      <w:r>
        <w:t>The PV&amp;VRP is subordinate to the following data items, where these data items are required under the Contract:</w:t>
      </w:r>
    </w:p>
    <w:p w:rsidR="003C5AC3" w:rsidRDefault="00662C10" w:rsidP="00EC7AA8">
      <w:pPr>
        <w:pStyle w:val="SOWSubL1-ASDEFCON"/>
      </w:pPr>
      <w:r>
        <w:t>Systems Engineering Management Plan (SEMP);</w:t>
      </w:r>
    </w:p>
    <w:p w:rsidR="00662C10" w:rsidRDefault="003C5AC3" w:rsidP="00EC7AA8">
      <w:pPr>
        <w:pStyle w:val="SOWSubL1-ASDEFCON"/>
      </w:pPr>
      <w:r>
        <w:t>Integrated Support Plan (ISP);</w:t>
      </w:r>
      <w:r w:rsidR="00662C10">
        <w:t xml:space="preserve"> and</w:t>
      </w:r>
    </w:p>
    <w:p w:rsidR="009744B7" w:rsidRDefault="009744B7" w:rsidP="00EC7AA8">
      <w:pPr>
        <w:pStyle w:val="SOWSubL1-ASDEFCON"/>
      </w:pPr>
      <w:r>
        <w:t>Verification &amp; Validation Plan (V&amp;VP).</w:t>
      </w:r>
    </w:p>
    <w:p w:rsidR="00662C10" w:rsidRDefault="00662C10" w:rsidP="00EC7AA8">
      <w:pPr>
        <w:pStyle w:val="SOWTL2-ASDEFCON"/>
      </w:pPr>
      <w:r>
        <w:t xml:space="preserve">The PV&amp;VRP inter-relates with the following data items, where these data items are required under the Contract: </w:t>
      </w:r>
    </w:p>
    <w:p w:rsidR="00662C10" w:rsidRDefault="00662C10" w:rsidP="00EC7AA8">
      <w:pPr>
        <w:pStyle w:val="SOWSubL1-ASDEFCON"/>
      </w:pPr>
      <w:r>
        <w:t>Verification Cross Reference Matrix (VCRM).</w:t>
      </w:r>
    </w:p>
    <w:p w:rsidR="004E07EF" w:rsidRDefault="004E07EF" w:rsidP="00EC7AA8">
      <w:pPr>
        <w:pStyle w:val="SOWHL1-ASDEFCON"/>
      </w:pPr>
      <w:bookmarkStart w:id="6" w:name="_Toc515805641"/>
      <w:r>
        <w:t>Applicable Documents</w:t>
      </w:r>
    </w:p>
    <w:p w:rsidR="009744B7" w:rsidRDefault="009744B7" w:rsidP="00EC7AA8">
      <w:pPr>
        <w:pStyle w:val="SOWTL2-ASDEFCON"/>
      </w:pPr>
      <w:r>
        <w:t>The following documents form a part of this DID to the extent specified herein:</w:t>
      </w:r>
    </w:p>
    <w:p w:rsidR="00410BBE" w:rsidRPr="009744B7" w:rsidRDefault="00410BBE" w:rsidP="00410BBE">
      <w:pPr>
        <w:pStyle w:val="SOWSubL1NONUM-ASDEFCON"/>
      </w:pPr>
      <w:r>
        <w:t>Nil.</w:t>
      </w:r>
    </w:p>
    <w:p w:rsidR="004E07EF" w:rsidRDefault="004E07EF" w:rsidP="00EC7AA8">
      <w:pPr>
        <w:pStyle w:val="SOWHL1-ASDEFCON"/>
      </w:pPr>
      <w:r>
        <w:t>Preparation Instructions</w:t>
      </w:r>
      <w:bookmarkEnd w:id="6"/>
    </w:p>
    <w:p w:rsidR="004E07EF" w:rsidRDefault="004E07EF" w:rsidP="00EC7AA8">
      <w:pPr>
        <w:pStyle w:val="SOWHL2-ASDEFCON"/>
      </w:pPr>
      <w:r>
        <w:t>Generic Format and Content</w:t>
      </w:r>
    </w:p>
    <w:p w:rsidR="004E07EF" w:rsidRDefault="004E07EF" w:rsidP="00EC7AA8">
      <w:pPr>
        <w:pStyle w:val="SOWTL3-ASDEFCON"/>
      </w:pPr>
      <w:r>
        <w:t>Any covering documentation developed by the Contractor for delivery of this data item shall comply with the general format, content and preparation instructions contain</w:t>
      </w:r>
      <w:r w:rsidR="00E41128">
        <w:t>ed in the CDRL clause entitled ‘</w:t>
      </w:r>
      <w:r>
        <w:t xml:space="preserve">General Requirements </w:t>
      </w:r>
      <w:r w:rsidR="0066298D">
        <w:t>f</w:t>
      </w:r>
      <w:r w:rsidR="00E41128">
        <w:t>or Data Items’.</w:t>
      </w:r>
    </w:p>
    <w:p w:rsidR="004E07EF" w:rsidRDefault="004E07EF" w:rsidP="00EC7AA8">
      <w:pPr>
        <w:pStyle w:val="SOWTL3-ASDEFCON"/>
      </w:pPr>
      <w:r>
        <w:t>The V&amp;V documents previously developed by the Contractor and delivered in response to this DID do not have to comply with the format, content and preparation instructions contain</w:t>
      </w:r>
      <w:r w:rsidR="00E41128">
        <w:t>ed in the CDRL clause entitled ‘</w:t>
      </w:r>
      <w:r>
        <w:t xml:space="preserve">General Requirements </w:t>
      </w:r>
      <w:r w:rsidR="0066298D">
        <w:t>f</w:t>
      </w:r>
      <w:r w:rsidR="00E41128">
        <w:t>or Data Items’</w:t>
      </w:r>
      <w:r>
        <w:t>.</w:t>
      </w:r>
    </w:p>
    <w:p w:rsidR="004E07EF" w:rsidRDefault="004E07EF" w:rsidP="00EC7AA8">
      <w:pPr>
        <w:pStyle w:val="SOWHL2-ASDEFCON"/>
      </w:pPr>
      <w:r>
        <w:t>Specific Content</w:t>
      </w:r>
    </w:p>
    <w:bookmarkEnd w:id="2"/>
    <w:p w:rsidR="004E07EF" w:rsidRDefault="004E07EF" w:rsidP="00EC7AA8">
      <w:pPr>
        <w:pStyle w:val="SOWHL3-ASDEFCON"/>
      </w:pPr>
      <w:r>
        <w:t>General</w:t>
      </w:r>
    </w:p>
    <w:p w:rsidR="004E07EF" w:rsidRDefault="004E07EF" w:rsidP="00EC7AA8">
      <w:pPr>
        <w:pStyle w:val="SOWTL4-ASDEFCON"/>
      </w:pPr>
      <w:r>
        <w:t>The Contractor’s PV&amp;VRP shall identify the processes employed by the Contractor for planning, managing, implementing and recording any V&amp;V activities conducted prior to the Contract, where the results of these activities are being used to demonstrate that some of the requirements of the Contract have been met.</w:t>
      </w:r>
    </w:p>
    <w:p w:rsidR="004E07EF" w:rsidRDefault="004E07EF" w:rsidP="00EC7AA8">
      <w:pPr>
        <w:pStyle w:val="SOWHL3-ASDEFCON"/>
      </w:pPr>
      <w:r>
        <w:lastRenderedPageBreak/>
        <w:t>Detail</w:t>
      </w:r>
    </w:p>
    <w:p w:rsidR="004E07EF" w:rsidRDefault="004E07EF" w:rsidP="00EC7AA8">
      <w:pPr>
        <w:pStyle w:val="SOWTL4-ASDEFCON"/>
      </w:pPr>
      <w:r>
        <w:t xml:space="preserve">The Contractor’s PV&amp;VRP shall comprise all V&amp;V documents necessary to demonstrate that some of the </w:t>
      </w:r>
      <w:r w:rsidR="008072E5">
        <w:t>specified</w:t>
      </w:r>
      <w:r>
        <w:t xml:space="preserve"> requirements</w:t>
      </w:r>
      <w:r w:rsidR="008072E5">
        <w:t xml:space="preserve"> for the Materiel System </w:t>
      </w:r>
      <w:r>
        <w:t>are satisfied, including:</w:t>
      </w:r>
    </w:p>
    <w:p w:rsidR="004E07EF" w:rsidRDefault="004E07EF" w:rsidP="00EC7AA8">
      <w:pPr>
        <w:pStyle w:val="SOWSubL1-ASDEFCON"/>
      </w:pPr>
      <w:r>
        <w:t>Verification and Validation Plans;</w:t>
      </w:r>
    </w:p>
    <w:p w:rsidR="004E07EF" w:rsidRDefault="004E07EF" w:rsidP="00EC7AA8">
      <w:pPr>
        <w:pStyle w:val="SOWSubL1-ASDEFCON"/>
      </w:pPr>
      <w:r>
        <w:t>Verification Cross Reference Matrices;</w:t>
      </w:r>
    </w:p>
    <w:p w:rsidR="004E07EF" w:rsidRDefault="004E07EF" w:rsidP="00EC7AA8">
      <w:pPr>
        <w:pStyle w:val="SOWSubL1-ASDEFCON"/>
      </w:pPr>
      <w:r>
        <w:t>Test Plans;</w:t>
      </w:r>
    </w:p>
    <w:p w:rsidR="004E07EF" w:rsidRDefault="004E07EF" w:rsidP="00EC7AA8">
      <w:pPr>
        <w:pStyle w:val="SOWSubL1-ASDEFCON"/>
      </w:pPr>
      <w:r>
        <w:t>Test Procedures; and</w:t>
      </w:r>
    </w:p>
    <w:p w:rsidR="004E07EF" w:rsidRDefault="004E07EF" w:rsidP="00EC7AA8">
      <w:pPr>
        <w:pStyle w:val="SOWSubL1-ASDEFCON"/>
      </w:pPr>
      <w:r>
        <w:t>Test Results and Reports.</w:t>
      </w:r>
    </w:p>
    <w:p w:rsidR="004E07EF" w:rsidRDefault="004E07EF" w:rsidP="00EC7AA8">
      <w:pPr>
        <w:pStyle w:val="SOWTL4-ASDEFCON"/>
      </w:pPr>
      <w:r>
        <w:t>The Contractor’s PV&amp;VRP shall identify the relationship between the Contractor’s previous V&amp;V programs and the V&amp;V requirements of the Contract, and shall describe the rationale for not conducting specific Verification activities</w:t>
      </w:r>
      <w:r w:rsidR="00E24BE3">
        <w:t>.</w:t>
      </w:r>
    </w:p>
    <w:p w:rsidR="004E07EF" w:rsidRDefault="004E07EF" w:rsidP="00EC7AA8">
      <w:pPr>
        <w:pStyle w:val="SOWTL4-ASDEFCON"/>
      </w:pPr>
      <w:r>
        <w:t>The Contractor’s PV&amp;VRP shall identify the relationship between the Test Plans, Procedures, Results and Reports, and the Supplies offered.</w:t>
      </w:r>
    </w:p>
    <w:p w:rsidR="004E07EF" w:rsidRDefault="004E07EF" w:rsidP="00EC7AA8">
      <w:pPr>
        <w:pStyle w:val="SOWTL4-ASDEFCON"/>
      </w:pPr>
      <w:r>
        <w:t>The Contractor’s PV&amp;VRP shall identify and describe deficiencies between the V&amp;V programs previously conducted and the V&amp;V requirements of the Contract.</w:t>
      </w:r>
    </w:p>
    <w:p w:rsidR="004E07EF" w:rsidRDefault="004E07EF" w:rsidP="00EC7AA8">
      <w:pPr>
        <w:pStyle w:val="SOWTL4-ASDEFCON"/>
      </w:pPr>
      <w:r>
        <w:t xml:space="preserve">The Contractor’s PV&amp;VRP shall be cross-referenced to the V&amp;VP </w:t>
      </w:r>
      <w:r w:rsidR="002444F0">
        <w:t xml:space="preserve">or the SEMP (whichever is the governing plan for V&amp;V under the Contract) </w:t>
      </w:r>
      <w:r>
        <w:t>and the VCRM for the Contract.</w:t>
      </w:r>
    </w:p>
    <w:sectPr w:rsidR="004E07EF" w:rsidSect="008473BF">
      <w:headerReference w:type="default" r:id="rId7"/>
      <w:footerReference w:type="default" r:id="rId8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D25" w:rsidRDefault="00BC5D25">
      <w:r>
        <w:separator/>
      </w:r>
    </w:p>
  </w:endnote>
  <w:endnote w:type="continuationSeparator" w:id="0">
    <w:p w:rsidR="00BC5D25" w:rsidRDefault="00BC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E6026F" w:rsidTr="008473BF">
      <w:tc>
        <w:tcPr>
          <w:tcW w:w="2500" w:type="pct"/>
        </w:tcPr>
        <w:p w:rsidR="00E6026F" w:rsidRDefault="00E6026F" w:rsidP="008473BF">
          <w:pPr>
            <w:pStyle w:val="ASDEFCONHeaderFooterLeft"/>
          </w:pPr>
        </w:p>
      </w:tc>
      <w:tc>
        <w:tcPr>
          <w:tcW w:w="2500" w:type="pct"/>
        </w:tcPr>
        <w:p w:rsidR="00E6026F" w:rsidRPr="008473BF" w:rsidRDefault="00E6026F" w:rsidP="008473BF">
          <w:pPr>
            <w:pStyle w:val="ASDEFCONHeaderFooterRight"/>
            <w:rPr>
              <w:szCs w:val="16"/>
            </w:rPr>
          </w:pPr>
          <w:r w:rsidRPr="008473BF">
            <w:rPr>
              <w:rStyle w:val="PageNumber"/>
              <w:color w:val="auto"/>
              <w:szCs w:val="16"/>
            </w:rPr>
            <w:fldChar w:fldCharType="begin"/>
          </w:r>
          <w:r w:rsidRPr="008473BF">
            <w:rPr>
              <w:rStyle w:val="PageNumber"/>
              <w:color w:val="auto"/>
              <w:szCs w:val="16"/>
            </w:rPr>
            <w:instrText xml:space="preserve"> PAGE </w:instrText>
          </w:r>
          <w:r w:rsidRPr="008473BF">
            <w:rPr>
              <w:rStyle w:val="PageNumber"/>
              <w:color w:val="auto"/>
              <w:szCs w:val="16"/>
            </w:rPr>
            <w:fldChar w:fldCharType="separate"/>
          </w:r>
          <w:r w:rsidR="00403DBD">
            <w:rPr>
              <w:rStyle w:val="PageNumber"/>
              <w:noProof/>
              <w:color w:val="auto"/>
              <w:szCs w:val="16"/>
            </w:rPr>
            <w:t>1</w:t>
          </w:r>
          <w:r w:rsidRPr="008473BF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E6026F" w:rsidTr="008473BF">
      <w:tc>
        <w:tcPr>
          <w:tcW w:w="5000" w:type="pct"/>
          <w:gridSpan w:val="2"/>
        </w:tcPr>
        <w:p w:rsidR="00E6026F" w:rsidRDefault="00E26D6E" w:rsidP="00FF5343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403DBD">
            <w:t>OFFICIAL</w:t>
          </w:r>
          <w:r>
            <w:fldChar w:fldCharType="end"/>
          </w:r>
        </w:p>
      </w:tc>
    </w:tr>
  </w:tbl>
  <w:p w:rsidR="00E6026F" w:rsidRPr="008473BF" w:rsidRDefault="00E6026F" w:rsidP="00847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D25" w:rsidRDefault="00BC5D25">
      <w:r>
        <w:separator/>
      </w:r>
    </w:p>
  </w:footnote>
  <w:footnote w:type="continuationSeparator" w:id="0">
    <w:p w:rsidR="00BC5D25" w:rsidRDefault="00BC5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E6026F" w:rsidTr="008473BF">
      <w:tc>
        <w:tcPr>
          <w:tcW w:w="5000" w:type="pct"/>
          <w:gridSpan w:val="2"/>
        </w:tcPr>
        <w:p w:rsidR="00E6026F" w:rsidRDefault="00E26D6E" w:rsidP="00EC7AA8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403DBD">
            <w:t>OFFICIAL</w:t>
          </w:r>
          <w:r>
            <w:fldChar w:fldCharType="end"/>
          </w:r>
        </w:p>
      </w:tc>
    </w:tr>
    <w:tr w:rsidR="00E6026F" w:rsidTr="008473BF">
      <w:tc>
        <w:tcPr>
          <w:tcW w:w="2500" w:type="pct"/>
        </w:tcPr>
        <w:p w:rsidR="00E6026F" w:rsidRDefault="00E26D6E" w:rsidP="008473BF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403DBD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E6026F" w:rsidRDefault="00403DBD" w:rsidP="008473BF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DID-V&amp;V-DEF-PV&amp;VRP</w:t>
          </w:r>
          <w:r>
            <w:fldChar w:fldCharType="end"/>
          </w:r>
          <w:r w:rsidR="006D4898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>
            <w:t>V5.4</w:t>
          </w:r>
          <w:r>
            <w:fldChar w:fldCharType="end"/>
          </w:r>
        </w:p>
      </w:tc>
    </w:tr>
  </w:tbl>
  <w:p w:rsidR="00E6026F" w:rsidRPr="008473BF" w:rsidRDefault="00E6026F" w:rsidP="00847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3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5BE7685"/>
    <w:multiLevelType w:val="singleLevel"/>
    <w:tmpl w:val="C9BEFCD0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4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5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22A8C"/>
    <w:multiLevelType w:val="multilevel"/>
    <w:tmpl w:val="6250185E"/>
    <w:lvl w:ilvl="0">
      <w:start w:val="1"/>
      <w:numFmt w:val="decimal"/>
      <w:pStyle w:val="TextLevel4"/>
      <w:lvlText w:val="%1."/>
      <w:lvlJc w:val="left"/>
      <w:pPr>
        <w:tabs>
          <w:tab w:val="num" w:pos="1276"/>
        </w:tabs>
        <w:ind w:left="1276" w:hanging="1276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pStyle w:val="TextLevel4"/>
      <w:lvlText w:val="%1.%2.%3.%4"/>
      <w:lvlJc w:val="left"/>
      <w:pPr>
        <w:tabs>
          <w:tab w:val="num" w:pos="1276"/>
        </w:tabs>
        <w:ind w:left="1276" w:hanging="1276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30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16"/>
  </w:num>
  <w:num w:numId="4">
    <w:abstractNumId w:val="2"/>
  </w:num>
  <w:num w:numId="5">
    <w:abstractNumId w:val="20"/>
  </w:num>
  <w:num w:numId="6">
    <w:abstractNumId w:val="8"/>
  </w:num>
  <w:num w:numId="7">
    <w:abstractNumId w:val="33"/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3"/>
  </w:num>
  <w:num w:numId="11">
    <w:abstractNumId w:val="35"/>
  </w:num>
  <w:num w:numId="12">
    <w:abstractNumId w:val="21"/>
  </w:num>
  <w:num w:numId="13">
    <w:abstractNumId w:val="26"/>
  </w:num>
  <w:num w:numId="14">
    <w:abstractNumId w:val="39"/>
  </w:num>
  <w:num w:numId="15">
    <w:abstractNumId w:val="14"/>
  </w:num>
  <w:num w:numId="16">
    <w:abstractNumId w:val="18"/>
  </w:num>
  <w:num w:numId="17">
    <w:abstractNumId w:val="41"/>
  </w:num>
  <w:num w:numId="18">
    <w:abstractNumId w:val="11"/>
  </w:num>
  <w:num w:numId="19">
    <w:abstractNumId w:val="9"/>
  </w:num>
  <w:num w:numId="20">
    <w:abstractNumId w:val="4"/>
  </w:num>
  <w:num w:numId="21">
    <w:abstractNumId w:val="6"/>
  </w:num>
  <w:num w:numId="22">
    <w:abstractNumId w:val="17"/>
  </w:num>
  <w:num w:numId="23">
    <w:abstractNumId w:val="3"/>
  </w:num>
  <w:num w:numId="24">
    <w:abstractNumId w:val="23"/>
  </w:num>
  <w:num w:numId="25">
    <w:abstractNumId w:val="37"/>
  </w:num>
  <w:num w:numId="26">
    <w:abstractNumId w:val="34"/>
  </w:num>
  <w:num w:numId="27">
    <w:abstractNumId w:val="0"/>
  </w:num>
  <w:num w:numId="28">
    <w:abstractNumId w:val="19"/>
  </w:num>
  <w:num w:numId="29">
    <w:abstractNumId w:val="38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7"/>
  </w:num>
  <w:num w:numId="34">
    <w:abstractNumId w:val="40"/>
  </w:num>
  <w:num w:numId="35">
    <w:abstractNumId w:val="15"/>
  </w:num>
  <w:num w:numId="36">
    <w:abstractNumId w:val="25"/>
  </w:num>
  <w:num w:numId="37">
    <w:abstractNumId w:val="10"/>
  </w:num>
  <w:num w:numId="38">
    <w:abstractNumId w:val="5"/>
  </w:num>
  <w:num w:numId="39">
    <w:abstractNumId w:val="28"/>
  </w:num>
  <w:num w:numId="40">
    <w:abstractNumId w:val="30"/>
  </w:num>
  <w:num w:numId="41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32"/>
  </w:num>
  <w:num w:numId="46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8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4B7"/>
    <w:rsid w:val="00040850"/>
    <w:rsid w:val="0004093B"/>
    <w:rsid w:val="000B4F41"/>
    <w:rsid w:val="000C5524"/>
    <w:rsid w:val="00121999"/>
    <w:rsid w:val="00131439"/>
    <w:rsid w:val="001577EE"/>
    <w:rsid w:val="00170FD0"/>
    <w:rsid w:val="0017236C"/>
    <w:rsid w:val="00172BA0"/>
    <w:rsid w:val="00176FC6"/>
    <w:rsid w:val="00194546"/>
    <w:rsid w:val="001B226F"/>
    <w:rsid w:val="00220AE5"/>
    <w:rsid w:val="00231B87"/>
    <w:rsid w:val="002444F0"/>
    <w:rsid w:val="00363093"/>
    <w:rsid w:val="00395FBD"/>
    <w:rsid w:val="003A7252"/>
    <w:rsid w:val="003C5AC3"/>
    <w:rsid w:val="003D3D50"/>
    <w:rsid w:val="003F19A1"/>
    <w:rsid w:val="00403DBD"/>
    <w:rsid w:val="00406138"/>
    <w:rsid w:val="00410BBE"/>
    <w:rsid w:val="004548A1"/>
    <w:rsid w:val="004D5675"/>
    <w:rsid w:val="004E07EF"/>
    <w:rsid w:val="0050775F"/>
    <w:rsid w:val="00515F4E"/>
    <w:rsid w:val="00534446"/>
    <w:rsid w:val="005F61BF"/>
    <w:rsid w:val="00625B46"/>
    <w:rsid w:val="0066298D"/>
    <w:rsid w:val="00662C10"/>
    <w:rsid w:val="00697A75"/>
    <w:rsid w:val="006A445A"/>
    <w:rsid w:val="006A5FDD"/>
    <w:rsid w:val="006D4898"/>
    <w:rsid w:val="0070798C"/>
    <w:rsid w:val="00757240"/>
    <w:rsid w:val="00785415"/>
    <w:rsid w:val="00806810"/>
    <w:rsid w:val="008072E5"/>
    <w:rsid w:val="00821621"/>
    <w:rsid w:val="008353B6"/>
    <w:rsid w:val="00836281"/>
    <w:rsid w:val="008473BF"/>
    <w:rsid w:val="008E499A"/>
    <w:rsid w:val="008E59F9"/>
    <w:rsid w:val="009630BB"/>
    <w:rsid w:val="009744B7"/>
    <w:rsid w:val="00983491"/>
    <w:rsid w:val="00993442"/>
    <w:rsid w:val="009E1BA1"/>
    <w:rsid w:val="00A41DEE"/>
    <w:rsid w:val="00A474F8"/>
    <w:rsid w:val="00A61D56"/>
    <w:rsid w:val="00AC11C6"/>
    <w:rsid w:val="00AD33DB"/>
    <w:rsid w:val="00B26627"/>
    <w:rsid w:val="00B94B2C"/>
    <w:rsid w:val="00BC5D25"/>
    <w:rsid w:val="00BE0B21"/>
    <w:rsid w:val="00C11358"/>
    <w:rsid w:val="00C223E4"/>
    <w:rsid w:val="00C34CB7"/>
    <w:rsid w:val="00CA55E5"/>
    <w:rsid w:val="00D16FEB"/>
    <w:rsid w:val="00D849B9"/>
    <w:rsid w:val="00E00A28"/>
    <w:rsid w:val="00E24BE3"/>
    <w:rsid w:val="00E26D6E"/>
    <w:rsid w:val="00E41128"/>
    <w:rsid w:val="00E42470"/>
    <w:rsid w:val="00E6026F"/>
    <w:rsid w:val="00E776F7"/>
    <w:rsid w:val="00E83422"/>
    <w:rsid w:val="00EC7AA8"/>
    <w:rsid w:val="00F73FDB"/>
    <w:rsid w:val="00F81EF0"/>
    <w:rsid w:val="00FF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DBD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1."/>
    <w:basedOn w:val="Normal"/>
    <w:next w:val="Normal"/>
    <w:link w:val="Heading1Char"/>
    <w:qFormat/>
    <w:rsid w:val="00403DBD"/>
    <w:pPr>
      <w:keepNext/>
      <w:numPr>
        <w:numId w:val="1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403DB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A474F8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A474F8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i."/>
    <w:basedOn w:val="Normal"/>
    <w:next w:val="Normal"/>
    <w:link w:val="Heading5Char"/>
    <w:qFormat/>
    <w:rsid w:val="00E41128"/>
    <w:pPr>
      <w:numPr>
        <w:ilvl w:val="4"/>
        <w:numId w:val="27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A."/>
    <w:basedOn w:val="Normal"/>
    <w:next w:val="Normal"/>
    <w:link w:val="Heading6Char"/>
    <w:qFormat/>
    <w:rsid w:val="00E41128"/>
    <w:pPr>
      <w:numPr>
        <w:ilvl w:val="5"/>
        <w:numId w:val="27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(i)"/>
    <w:basedOn w:val="Normal"/>
    <w:next w:val="Normal"/>
    <w:link w:val="Heading7Char"/>
    <w:qFormat/>
    <w:rsid w:val="00E41128"/>
    <w:pPr>
      <w:numPr>
        <w:ilvl w:val="6"/>
        <w:numId w:val="27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E41128"/>
    <w:pPr>
      <w:numPr>
        <w:ilvl w:val="7"/>
        <w:numId w:val="27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E41128"/>
    <w:pPr>
      <w:numPr>
        <w:ilvl w:val="8"/>
        <w:numId w:val="27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403D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3DBD"/>
  </w:style>
  <w:style w:type="paragraph" w:customStyle="1" w:styleId="TextLevel3">
    <w:name w:val="Text Level 3"/>
    <w:basedOn w:val="Heading3"/>
    <w:pPr>
      <w:spacing w:before="0"/>
    </w:pPr>
    <w:rPr>
      <w:b w:val="0"/>
    </w:rPr>
  </w:style>
  <w:style w:type="paragraph" w:customStyle="1" w:styleId="TextLevel4">
    <w:name w:val="Text Level 4"/>
    <w:basedOn w:val="Heading4"/>
    <w:pPr>
      <w:numPr>
        <w:numId w:val="1"/>
      </w:numPr>
      <w:spacing w:before="0"/>
    </w:pPr>
    <w:rPr>
      <w:b w:val="0"/>
    </w:rPr>
  </w:style>
  <w:style w:type="paragraph" w:customStyle="1" w:styleId="TextLevel5">
    <w:name w:val="Text Level 5"/>
    <w:basedOn w:val="Heading5"/>
    <w:rPr>
      <w:b/>
    </w:rPr>
  </w:style>
  <w:style w:type="paragraph" w:customStyle="1" w:styleId="Note">
    <w:name w:val="Note"/>
    <w:basedOn w:val="PlainText"/>
    <w:rPr>
      <w:rFonts w:ascii="Arial" w:hAnsi="Arial"/>
      <w:b/>
      <w:i/>
    </w:rPr>
  </w:style>
  <w:style w:type="paragraph" w:customStyle="1" w:styleId="Notespara">
    <w:name w:val="Note spara"/>
    <w:basedOn w:val="PlainText"/>
    <w:pPr>
      <w:numPr>
        <w:numId w:val="2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pPr>
      <w:numPr>
        <w:numId w:val="3"/>
      </w:numPr>
      <w:tabs>
        <w:tab w:val="left" w:pos="1843"/>
      </w:tabs>
    </w:pPr>
    <w:rPr>
      <w:rFonts w:ascii="Arial" w:hAnsi="Arial"/>
    </w:rPr>
  </w:style>
  <w:style w:type="paragraph" w:customStyle="1" w:styleId="TextNoNumber">
    <w:name w:val="Text No Number"/>
    <w:basedOn w:val="TextLevel3"/>
    <w:pPr>
      <w:ind w:left="1276"/>
      <w:outlineLvl w:val="9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DIDText">
    <w:name w:val="DID Text"/>
    <w:basedOn w:val="Normal"/>
    <w:pPr>
      <w:tabs>
        <w:tab w:val="left" w:pos="1276"/>
      </w:tabs>
      <w:ind w:left="1276"/>
    </w:pPr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403DBD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403DBD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sspara">
    <w:name w:val="sspara"/>
    <w:basedOn w:val="Normal"/>
    <w:pPr>
      <w:numPr>
        <w:numId w:val="4"/>
      </w:numPr>
    </w:pPr>
  </w:style>
  <w:style w:type="paragraph" w:styleId="TOC3">
    <w:name w:val="toc 3"/>
    <w:basedOn w:val="Normal"/>
    <w:next w:val="Normal"/>
    <w:autoRedefine/>
    <w:rsid w:val="00403DBD"/>
    <w:pPr>
      <w:spacing w:after="100"/>
      <w:ind w:left="400"/>
    </w:pPr>
  </w:style>
  <w:style w:type="paragraph" w:customStyle="1" w:styleId="TextLevel6">
    <w:name w:val="Text Level 6"/>
    <w:basedOn w:val="Heading6"/>
    <w:rPr>
      <w:b/>
    </w:rPr>
  </w:style>
  <w:style w:type="paragraph" w:styleId="Title">
    <w:name w:val="Title"/>
    <w:basedOn w:val="Normal"/>
    <w:next w:val="Normal"/>
    <w:link w:val="TitleChar"/>
    <w:qFormat/>
    <w:rsid w:val="00A474F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TextLevel7">
    <w:name w:val="Text Level 7"/>
    <w:basedOn w:val="Heading7"/>
  </w:style>
  <w:style w:type="paragraph" w:styleId="BalloonText">
    <w:name w:val="Balloon Text"/>
    <w:basedOn w:val="Normal"/>
    <w:link w:val="BalloonTextChar1"/>
    <w:rsid w:val="003C5AC3"/>
    <w:rPr>
      <w:rFonts w:ascii="Calibri" w:hAnsi="Calibri"/>
      <w:sz w:val="18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sid w:val="00395FBD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395FBD"/>
  </w:style>
  <w:style w:type="paragraph" w:customStyle="1" w:styleId="Style1">
    <w:name w:val="Style1"/>
    <w:basedOn w:val="Heading4"/>
    <w:rsid w:val="00395FBD"/>
    <w:rPr>
      <w:b w:val="0"/>
    </w:rPr>
  </w:style>
  <w:style w:type="paragraph" w:styleId="EndnoteText">
    <w:name w:val="endnote text"/>
    <w:basedOn w:val="Normal"/>
    <w:semiHidden/>
    <w:rsid w:val="00395FBD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403DBD"/>
    <w:pPr>
      <w:keepNext/>
      <w:keepLines/>
      <w:numPr>
        <w:ilvl w:val="1"/>
        <w:numId w:val="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403DBD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403DBD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403DBD"/>
    <w:pPr>
      <w:numPr>
        <w:ilvl w:val="2"/>
        <w:numId w:val="7"/>
      </w:numPr>
    </w:pPr>
  </w:style>
  <w:style w:type="paragraph" w:customStyle="1" w:styleId="COTCOCLV1-ASDEFCON">
    <w:name w:val="COT/COC LV1 - ASDEFCON"/>
    <w:basedOn w:val="ASDEFCONNormal"/>
    <w:next w:val="COTCOCLV2-ASDEFCON"/>
    <w:rsid w:val="00403DBD"/>
    <w:pPr>
      <w:keepNext/>
      <w:keepLines/>
      <w:numPr>
        <w:numId w:val="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403DBD"/>
    <w:pPr>
      <w:numPr>
        <w:ilvl w:val="3"/>
        <w:numId w:val="7"/>
      </w:numPr>
    </w:pPr>
  </w:style>
  <w:style w:type="paragraph" w:customStyle="1" w:styleId="COTCOCLV5-ASDEFCON">
    <w:name w:val="COT/COC LV5 - ASDEFCON"/>
    <w:basedOn w:val="ASDEFCONNormal"/>
    <w:rsid w:val="00403DBD"/>
    <w:pPr>
      <w:numPr>
        <w:ilvl w:val="4"/>
        <w:numId w:val="7"/>
      </w:numPr>
    </w:pPr>
  </w:style>
  <w:style w:type="paragraph" w:customStyle="1" w:styleId="COTCOCLV6-ASDEFCON">
    <w:name w:val="COT/COC LV6 - ASDEFCON"/>
    <w:basedOn w:val="ASDEFCONNormal"/>
    <w:rsid w:val="00403DBD"/>
    <w:pPr>
      <w:keepLines/>
      <w:numPr>
        <w:ilvl w:val="5"/>
        <w:numId w:val="7"/>
      </w:numPr>
    </w:pPr>
  </w:style>
  <w:style w:type="paragraph" w:customStyle="1" w:styleId="ASDEFCONOption">
    <w:name w:val="ASDEFCON Option"/>
    <w:basedOn w:val="ASDEFCONNormal"/>
    <w:rsid w:val="00403DBD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403DBD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403DBD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403DBD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403DBD"/>
    <w:pPr>
      <w:keepNext/>
      <w:keepLines/>
      <w:numPr>
        <w:numId w:val="29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403DBD"/>
    <w:pPr>
      <w:numPr>
        <w:ilvl w:val="1"/>
        <w:numId w:val="29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403DBD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403DBD"/>
    <w:pPr>
      <w:numPr>
        <w:ilvl w:val="2"/>
        <w:numId w:val="29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403DBD"/>
    <w:pPr>
      <w:numPr>
        <w:ilvl w:val="3"/>
        <w:numId w:val="29"/>
      </w:numPr>
    </w:pPr>
    <w:rPr>
      <w:szCs w:val="24"/>
    </w:rPr>
  </w:style>
  <w:style w:type="paragraph" w:customStyle="1" w:styleId="ASDEFCONCoverTitle">
    <w:name w:val="ASDEFCON Cover Title"/>
    <w:rsid w:val="00403DBD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403DBD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403DBD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403DBD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403DBD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403DBD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403DBD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403DBD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403DBD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403DBD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403DBD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403DBD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403DBD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403DBD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403DBD"/>
    <w:pPr>
      <w:numPr>
        <w:numId w:val="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403DBD"/>
    <w:pPr>
      <w:numPr>
        <w:numId w:val="1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403DBD"/>
    <w:pPr>
      <w:numPr>
        <w:numId w:val="1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403DBD"/>
    <w:pPr>
      <w:numPr>
        <w:numId w:val="1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403DBD"/>
    <w:pPr>
      <w:keepNext/>
      <w:numPr>
        <w:numId w:val="6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403DBD"/>
    <w:pPr>
      <w:keepNext/>
      <w:numPr>
        <w:ilvl w:val="1"/>
        <w:numId w:val="6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403DBD"/>
    <w:pPr>
      <w:keepNext/>
      <w:numPr>
        <w:ilvl w:val="2"/>
        <w:numId w:val="6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403DBD"/>
    <w:pPr>
      <w:keepNext/>
      <w:numPr>
        <w:ilvl w:val="3"/>
        <w:numId w:val="6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403DBD"/>
    <w:pPr>
      <w:keepNext/>
      <w:numPr>
        <w:ilvl w:val="4"/>
        <w:numId w:val="6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403DBD"/>
    <w:pPr>
      <w:numPr>
        <w:ilvl w:val="5"/>
        <w:numId w:val="6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403DBD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403DB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403DBD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403DB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403DBD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403DB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403DBD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403DBD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403DBD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403DBD"/>
    <w:pPr>
      <w:numPr>
        <w:ilvl w:val="6"/>
        <w:numId w:val="6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403DBD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403DBD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403DBD"/>
    <w:rPr>
      <w:szCs w:val="20"/>
    </w:rPr>
  </w:style>
  <w:style w:type="character" w:customStyle="1" w:styleId="FootnoteTextChar">
    <w:name w:val="Footnote Text Char"/>
    <w:link w:val="FootnoteText"/>
    <w:semiHidden/>
    <w:rsid w:val="004D5675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403DBD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403DBD"/>
    <w:pPr>
      <w:numPr>
        <w:numId w:val="14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403DBD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403DBD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403DBD"/>
    <w:pPr>
      <w:numPr>
        <w:numId w:val="2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403DBD"/>
    <w:pPr>
      <w:numPr>
        <w:numId w:val="2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403DBD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403DBD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403DBD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403DBD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403DBD"/>
    <w:pPr>
      <w:numPr>
        <w:numId w:val="15"/>
      </w:numPr>
    </w:pPr>
  </w:style>
  <w:style w:type="paragraph" w:customStyle="1" w:styleId="Table8ptBP2-ASDEFCON">
    <w:name w:val="Table 8pt BP2 - ASDEFCON"/>
    <w:basedOn w:val="Table8ptText-ASDEFCON"/>
    <w:rsid w:val="00403DBD"/>
    <w:pPr>
      <w:numPr>
        <w:ilvl w:val="1"/>
        <w:numId w:val="1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403DBD"/>
    <w:pPr>
      <w:numPr>
        <w:numId w:val="1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403DBD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403DBD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403DBD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403DBD"/>
    <w:pPr>
      <w:numPr>
        <w:numId w:val="2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403DBD"/>
    <w:pPr>
      <w:numPr>
        <w:ilvl w:val="1"/>
        <w:numId w:val="2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403DBD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403DBD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403DBD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403DBD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403DBD"/>
    <w:pPr>
      <w:numPr>
        <w:ilvl w:val="6"/>
        <w:numId w:val="16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403DBD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403DBD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403DBD"/>
    <w:pPr>
      <w:numPr>
        <w:numId w:val="2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403DBD"/>
    <w:pPr>
      <w:numPr>
        <w:numId w:val="18"/>
      </w:numPr>
    </w:pPr>
  </w:style>
  <w:style w:type="character" w:customStyle="1" w:styleId="ASDEFCONRecitalsCharChar">
    <w:name w:val="ASDEFCON Recitals Char Char"/>
    <w:link w:val="ASDEFCONRecitals"/>
    <w:rsid w:val="00403DBD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403DBD"/>
    <w:pPr>
      <w:numPr>
        <w:numId w:val="1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403DBD"/>
    <w:pPr>
      <w:numPr>
        <w:numId w:val="20"/>
      </w:numPr>
    </w:pPr>
    <w:rPr>
      <w:b/>
      <w:i/>
    </w:rPr>
  </w:style>
  <w:style w:type="paragraph" w:styleId="Caption">
    <w:name w:val="caption"/>
    <w:basedOn w:val="Normal"/>
    <w:next w:val="Normal"/>
    <w:qFormat/>
    <w:rsid w:val="00403DBD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403DBD"/>
    <w:pPr>
      <w:numPr>
        <w:numId w:val="2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403DBD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403DBD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403DBD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403DBD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403DBD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403DBD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403DBD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403DBD"/>
    <w:pPr>
      <w:numPr>
        <w:ilvl w:val="1"/>
        <w:numId w:val="25"/>
      </w:numPr>
    </w:pPr>
  </w:style>
  <w:style w:type="character" w:customStyle="1" w:styleId="BalloonTextChar">
    <w:name w:val="Balloon Text Char"/>
    <w:rsid w:val="003C5AC3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rsid w:val="003C5AC3"/>
    <w:rPr>
      <w:rFonts w:ascii="Calibri" w:hAnsi="Calibri"/>
      <w:sz w:val="18"/>
    </w:rPr>
  </w:style>
  <w:style w:type="character" w:customStyle="1" w:styleId="Heading5Char">
    <w:name w:val="Heading 5 Char"/>
    <w:aliases w:val="Para5 Char,i. Char"/>
    <w:link w:val="Heading5"/>
    <w:rsid w:val="00E41128"/>
    <w:rPr>
      <w:rFonts w:ascii="Arial" w:hAnsi="Arial"/>
      <w:sz w:val="22"/>
      <w:szCs w:val="24"/>
    </w:rPr>
  </w:style>
  <w:style w:type="character" w:customStyle="1" w:styleId="Heading6Char">
    <w:name w:val="Heading 6 Char"/>
    <w:aliases w:val="A. Char"/>
    <w:link w:val="Heading6"/>
    <w:rsid w:val="00E41128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(i) Char"/>
    <w:link w:val="Heading7"/>
    <w:rsid w:val="00E41128"/>
    <w:rPr>
      <w:rFonts w:ascii="Arial" w:hAnsi="Arial"/>
      <w:szCs w:val="24"/>
    </w:rPr>
  </w:style>
  <w:style w:type="character" w:customStyle="1" w:styleId="Heading8Char">
    <w:name w:val="Heading 8 Char"/>
    <w:aliases w:val="(A) Char"/>
    <w:link w:val="Heading8"/>
    <w:rsid w:val="00E41128"/>
    <w:rPr>
      <w:rFonts w:ascii="Arial" w:hAnsi="Arial"/>
      <w:i/>
      <w:szCs w:val="24"/>
    </w:rPr>
  </w:style>
  <w:style w:type="character" w:customStyle="1" w:styleId="Heading9Char">
    <w:name w:val="Heading 9 Char"/>
    <w:aliases w:val="I Char"/>
    <w:link w:val="Heading9"/>
    <w:rsid w:val="00E41128"/>
    <w:rPr>
      <w:rFonts w:ascii="Arial" w:hAnsi="Arial"/>
      <w:i/>
      <w:sz w:val="18"/>
      <w:szCs w:val="24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403DBD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A474F8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A474F8"/>
    <w:rPr>
      <w:rFonts w:ascii="Arial" w:hAnsi="Arial"/>
      <w:b/>
      <w:bCs/>
      <w:i/>
      <w:iCs/>
      <w:szCs w:val="24"/>
    </w:rPr>
  </w:style>
  <w:style w:type="character" w:styleId="Hyperlink">
    <w:name w:val="Hyperlink"/>
    <w:uiPriority w:val="99"/>
    <w:unhideWhenUsed/>
    <w:rsid w:val="00403DBD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403DBD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403DBD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403DBD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403DBD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403DBD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403DBD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1EF0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403DBD"/>
    <w:pPr>
      <w:numPr>
        <w:numId w:val="28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1. Char"/>
    <w:link w:val="Heading1"/>
    <w:rsid w:val="00E26D6E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474F8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A474F8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A474F8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A474F8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A474F8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A474F8"/>
    <w:pPr>
      <w:spacing w:after="0"/>
      <w:ind w:left="720"/>
    </w:pPr>
  </w:style>
  <w:style w:type="paragraph" w:customStyle="1" w:styleId="Bullet2">
    <w:name w:val="Bullet 2"/>
    <w:basedOn w:val="Normal"/>
    <w:rsid w:val="00A474F8"/>
    <w:pPr>
      <w:numPr>
        <w:numId w:val="48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62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DID-V&amp;V-DEF-PV&amp;VRP</vt:lpstr>
    </vt:vector>
  </TitlesOfParts>
  <Manager/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DID-V&amp;V-DEF-PV&amp;VRP</dc:title>
  <dc:subject>Contractor's Previous V&amp;V Results Package</dc:subject>
  <dc:creator/>
  <cp:keywords>Verification, Validation, V&amp;V</cp:keywords>
  <cp:lastModifiedBy/>
  <cp:revision>32</cp:revision>
  <cp:lastPrinted>2001-08-31T03:13:00Z</cp:lastPrinted>
  <dcterms:created xsi:type="dcterms:W3CDTF">2018-02-08T23:40:00Z</dcterms:created>
  <dcterms:modified xsi:type="dcterms:W3CDTF">2026-06-18T03:27:00Z</dcterms:modified>
  <cp:category>ASDEFCON (Strategic Materiel)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BM56363739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